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Elektroanlagen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